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993A43" w:rsidTr="00993A4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3A43" w:rsidRDefault="00993A43" w:rsidP="00E13A61">
            <w:r>
              <w:t>Приложение 1</w:t>
            </w:r>
          </w:p>
        </w:tc>
      </w:tr>
      <w:tr w:rsidR="00993A43" w:rsidTr="00993A4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3A43" w:rsidRDefault="00993A43" w:rsidP="00E13A61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993A43" w:rsidTr="00993A4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3A43" w:rsidRDefault="00993A43" w:rsidP="00E13A61">
            <w:r>
              <w:t xml:space="preserve">от                 №      </w:t>
            </w:r>
          </w:p>
        </w:tc>
      </w:tr>
      <w:tr w:rsidR="00993A43" w:rsidTr="00993A4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>
            <w:pPr>
              <w:jc w:val="right"/>
            </w:pPr>
          </w:p>
        </w:tc>
      </w:tr>
      <w:tr w:rsidR="00993A43" w:rsidTr="00993A43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3A43" w:rsidRDefault="00993A43" w:rsidP="00E13A61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2022 год и на плановый период 2023 и 2024 годов</w:t>
            </w:r>
          </w:p>
        </w:tc>
      </w:tr>
      <w:tr w:rsidR="00993A43" w:rsidTr="00993A4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3A43" w:rsidRDefault="00993A43" w:rsidP="00E13A61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3A43" w:rsidRDefault="00993A43" w:rsidP="00E13A61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3A43" w:rsidRDefault="00993A43" w:rsidP="00E13A61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3A43" w:rsidRDefault="00993A43" w:rsidP="00E13A61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3A43" w:rsidRDefault="00993A43" w:rsidP="00E13A61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3A43" w:rsidRDefault="00993A43" w:rsidP="00E13A61">
            <w:pPr>
              <w:jc w:val="center"/>
            </w:pPr>
          </w:p>
        </w:tc>
      </w:tr>
      <w:tr w:rsidR="00993A43" w:rsidTr="00993A4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тыс. руб.</w:t>
            </w:r>
          </w:p>
        </w:tc>
      </w:tr>
      <w:tr w:rsidR="00993A43" w:rsidTr="00993A43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A43" w:rsidRDefault="00993A43" w:rsidP="00E13A61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3A43" w:rsidRDefault="00993A43" w:rsidP="00E13A61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3A43" w:rsidRDefault="00993A43" w:rsidP="00E13A61">
            <w:pPr>
              <w:jc w:val="center"/>
            </w:pPr>
            <w:r>
              <w:t>2022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A43" w:rsidRDefault="00993A43" w:rsidP="00E13A61">
            <w:pPr>
              <w:jc w:val="center"/>
            </w:pPr>
            <w:r>
              <w:t>2023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A43" w:rsidRDefault="00993A43" w:rsidP="00E13A61">
            <w:pPr>
              <w:jc w:val="center"/>
            </w:pPr>
            <w:r>
              <w:t>2024 год</w:t>
            </w:r>
          </w:p>
        </w:tc>
      </w:tr>
      <w:tr w:rsidR="00993A43" w:rsidTr="00993A43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A43" w:rsidRDefault="00993A43" w:rsidP="00E13A61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93A43" w:rsidRDefault="00993A43" w:rsidP="00E13A61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3A43" w:rsidRDefault="00993A43" w:rsidP="00E13A61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A43" w:rsidRDefault="00993A43" w:rsidP="00E13A61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A43" w:rsidRDefault="00993A43" w:rsidP="00E13A61"/>
        </w:tc>
      </w:tr>
    </w:tbl>
    <w:p w:rsidR="00993A43" w:rsidRPr="00993A43" w:rsidRDefault="00993A43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993A43" w:rsidTr="00993A43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93A43" w:rsidRDefault="00993A43" w:rsidP="00E13A61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93A43" w:rsidRDefault="00993A43" w:rsidP="00E13A61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93A43" w:rsidRDefault="00993A43" w:rsidP="00E13A61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93A43" w:rsidRDefault="00993A43" w:rsidP="00E13A61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93A43" w:rsidRDefault="00993A43" w:rsidP="00E13A61">
            <w:pPr>
              <w:jc w:val="center"/>
            </w:pPr>
            <w:r>
              <w:t>5</w:t>
            </w:r>
          </w:p>
        </w:tc>
      </w:tr>
      <w:tr w:rsidR="00993A43" w:rsidTr="00993A43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93A43" w:rsidRDefault="00993A43" w:rsidP="00E13A61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9 291 446,2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9 796 286,6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10 376 614,6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5 902 765,0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6 333 667,0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6 808 692,0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5 902 765,0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6 333 667,0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6 808 692,0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62 068,6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64 004,9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64 004,9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62 068,6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64 004,9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64 004,9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201 548,0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184 934,0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192 086,0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29 947,0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6 641,0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6 840,0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17 769,0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18 462,0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19 182,0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153 832,0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159 831,0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166 064,0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2 221 563,0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2 301 751,0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2 385 256,0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630 392,0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654 977,0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680 521,0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1 193 865,0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1 243 577,0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1 295 541,0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397 306,0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403 197,0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409 194,0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230 234,9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243 994,9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259 477,9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583 963,3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583 012,1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581 544,6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466 832,2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466 768,3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466 768,3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360 574,4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360 574,4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360 574,4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25 000,0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118,3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118,3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118,3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81 139,5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81 075,6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81 075,6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5 060,4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4 797,5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4 874,0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lastRenderedPageBreak/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71 157,4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70 533,0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68 989,0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40 913,3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40 913,3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40 913,3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15 981,8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16 613,9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17 227,6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15 981,8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16 613,9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17 227,6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1 056,8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1 088,1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1 120,5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1 056,8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1 088,1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1 120,5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47 250,0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42 200,0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42 160,0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15 100,0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10 050,0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10 010,0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30 000,0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150,0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lastRenderedPageBreak/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2 000,0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25 014,8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25 020,7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25 045,1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8 514 518,0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8 431 540,4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8 438 582,0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8 514 518,0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8 431 540,4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8 438 582,0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1 078 507,2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1 019 000,0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1 013 281,3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300 225,9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 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32 281,3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19 000,0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13 281,3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746 000,0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1 000 000,0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1 000 000,0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7 280 529,6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7 293 055,2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7 305 815,5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4 352 159,8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4 352 159,8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4 352 159,8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7 090,4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7 090,4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7 090,4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4 727,0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4 727,0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4 727,0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2 363,5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2 363,5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2 363,5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29 543,3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29 543,3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29 543,3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25 998,1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25 998,1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25 998,1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3 151,2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3 151,2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3 151,2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8 778,6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8 778,6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8 778,6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283 654,5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283 654,5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283 654,5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1 575,6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1 575,6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1 575,6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291 291,8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303 817,4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316 577,7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110 058,3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110 058,3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110 058,3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21 133,6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21 133,6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21 133,6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4 678,7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4 678,7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4 678,7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2 128 775,2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2 128 775,2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2 128 775,2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250,8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250,8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250,8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2 541,8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2 541,8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2 541,8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2 757,4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2 757,4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2 757,4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155 481,2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119 485,2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119 485,2</w:t>
            </w:r>
          </w:p>
        </w:tc>
      </w:tr>
      <w:tr w:rsidR="00993A43" w:rsidTr="00993A4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lastRenderedPageBreak/>
              <w:t xml:space="preserve">2 02 49999 04 0047 150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993A43" w:rsidRDefault="00993A43" w:rsidP="00E13A61">
            <w:r>
              <w:t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35 996,0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 </w:t>
            </w:r>
          </w:p>
        </w:tc>
      </w:tr>
      <w:tr w:rsidR="00993A43" w:rsidTr="00993A43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93A43" w:rsidRDefault="00993A43" w:rsidP="00E13A61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93A43" w:rsidRDefault="00993A43" w:rsidP="00E13A61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119 485,2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119 485,2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119 485,2</w:t>
            </w:r>
          </w:p>
        </w:tc>
      </w:tr>
      <w:tr w:rsidR="00993A43" w:rsidTr="00993A43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17 805 964,2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>
            <w:pPr>
              <w:jc w:val="right"/>
            </w:pPr>
            <w:r>
              <w:t>18 227 827,0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A43" w:rsidRDefault="00993A43" w:rsidP="00E13A61">
            <w:pPr>
              <w:jc w:val="right"/>
            </w:pPr>
            <w:r>
              <w:t>18 815 196,6</w:t>
            </w:r>
          </w:p>
        </w:tc>
      </w:tr>
      <w:tr w:rsidR="00993A43" w:rsidTr="00993A43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</w:tr>
      <w:tr w:rsidR="00993A43" w:rsidTr="00993A4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</w:tr>
      <w:tr w:rsidR="00993A43" w:rsidTr="00993A43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  <w:p w:rsidR="00993A43" w:rsidRDefault="00993A43" w:rsidP="00E13A61"/>
          <w:p w:rsidR="00993A43" w:rsidRDefault="00993A43" w:rsidP="00E13A61">
            <w:r>
              <w:t xml:space="preserve">Председатель комитета по финансам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</w:tr>
      <w:tr w:rsidR="00993A43" w:rsidTr="00993A43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>
            <w:r>
              <w:t xml:space="preserve">администрации муниципального образования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</w:tr>
      <w:tr w:rsidR="00993A43" w:rsidTr="00993A43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>
            <w:r>
              <w:t>«Город Саратов»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A43" w:rsidRDefault="00993A43" w:rsidP="00E13A61">
            <w:r>
              <w:t>А.С. Струков</w:t>
            </w:r>
          </w:p>
        </w:tc>
      </w:tr>
    </w:tbl>
    <w:p w:rsidR="00993A43" w:rsidRPr="00566A67" w:rsidRDefault="00993A43" w:rsidP="00993A43"/>
    <w:p w:rsidR="00E2598B" w:rsidRPr="00993A43" w:rsidRDefault="00E2598B" w:rsidP="00993A43"/>
    <w:sectPr w:rsidR="00E2598B" w:rsidRPr="00993A43" w:rsidSect="00682616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A55" w:rsidRDefault="00F00A55" w:rsidP="00993A43">
      <w:r>
        <w:separator/>
      </w:r>
    </w:p>
  </w:endnote>
  <w:endnote w:type="continuationSeparator" w:id="1">
    <w:p w:rsidR="00F00A55" w:rsidRDefault="00F00A55" w:rsidP="00993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A55" w:rsidRDefault="00F00A55" w:rsidP="00993A43">
      <w:r>
        <w:separator/>
      </w:r>
    </w:p>
  </w:footnote>
  <w:footnote w:type="continuationSeparator" w:id="1">
    <w:p w:rsidR="00F00A55" w:rsidRDefault="00F00A55" w:rsidP="00993A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A43" w:rsidRDefault="00853FEC" w:rsidP="00B92AE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93A4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93A43" w:rsidRDefault="00993A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A43" w:rsidRDefault="00853FEC" w:rsidP="00B92AE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93A4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82616">
      <w:rPr>
        <w:rStyle w:val="a7"/>
        <w:noProof/>
      </w:rPr>
      <w:t>8</w:t>
    </w:r>
    <w:r>
      <w:rPr>
        <w:rStyle w:val="a7"/>
      </w:rPr>
      <w:fldChar w:fldCharType="end"/>
    </w:r>
  </w:p>
  <w:p w:rsidR="00993A43" w:rsidRDefault="00993A4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993A43"/>
    <w:rsid w:val="001D49C2"/>
    <w:rsid w:val="002C3F39"/>
    <w:rsid w:val="006808C6"/>
    <w:rsid w:val="00682616"/>
    <w:rsid w:val="006D656E"/>
    <w:rsid w:val="00853FEC"/>
    <w:rsid w:val="00993A43"/>
    <w:rsid w:val="00A24CAF"/>
    <w:rsid w:val="00B912FD"/>
    <w:rsid w:val="00E2598B"/>
    <w:rsid w:val="00F00A55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93A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3A43"/>
  </w:style>
  <w:style w:type="paragraph" w:styleId="a5">
    <w:name w:val="footer"/>
    <w:basedOn w:val="a"/>
    <w:link w:val="a6"/>
    <w:uiPriority w:val="99"/>
    <w:semiHidden/>
    <w:unhideWhenUsed/>
    <w:rsid w:val="00993A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3A43"/>
  </w:style>
  <w:style w:type="character" w:styleId="a7">
    <w:name w:val="page number"/>
    <w:basedOn w:val="a0"/>
    <w:uiPriority w:val="99"/>
    <w:semiHidden/>
    <w:unhideWhenUsed/>
    <w:rsid w:val="00993A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</TotalTime>
  <Pages>8</Pages>
  <Words>2085</Words>
  <Characters>11889</Characters>
  <Application>Microsoft Office Word</Application>
  <DocSecurity>0</DocSecurity>
  <Lines>99</Lines>
  <Paragraphs>27</Paragraphs>
  <ScaleCrop>false</ScaleCrop>
  <Company/>
  <LinksUpToDate>false</LinksUpToDate>
  <CharactersWithSpaces>13947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2</cp:revision>
  <dcterms:created xsi:type="dcterms:W3CDTF">2021-10-18T11:16:00Z</dcterms:created>
  <dcterms:modified xsi:type="dcterms:W3CDTF">2021-10-25T10:05:00Z</dcterms:modified>
</cp:coreProperties>
</file>